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453" w:rsidRDefault="00CD6897" w:rsidP="00D2145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21453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D21453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420CA1">
        <w:rPr>
          <w:rFonts w:ascii="Corbel" w:hAnsi="Corbel"/>
          <w:i/>
          <w:smallCaps/>
          <w:sz w:val="24"/>
          <w:szCs w:val="24"/>
        </w:rPr>
        <w:t>2025-2027</w:t>
      </w:r>
    </w:p>
    <w:p w:rsidR="0085747A" w:rsidRDefault="0085747A" w:rsidP="00C25B6B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A374B">
        <w:rPr>
          <w:rFonts w:ascii="Corbel" w:hAnsi="Corbel"/>
          <w:sz w:val="20"/>
          <w:szCs w:val="20"/>
        </w:rPr>
        <w:t>20</w:t>
      </w:r>
      <w:r w:rsidR="00F97C96">
        <w:rPr>
          <w:rFonts w:ascii="Corbel" w:hAnsi="Corbel"/>
          <w:sz w:val="20"/>
          <w:szCs w:val="20"/>
        </w:rPr>
        <w:t>2</w:t>
      </w:r>
      <w:r w:rsidR="00420CA1">
        <w:rPr>
          <w:rFonts w:ascii="Corbel" w:hAnsi="Corbel"/>
          <w:sz w:val="20"/>
          <w:szCs w:val="20"/>
        </w:rPr>
        <w:t>6</w:t>
      </w:r>
      <w:r w:rsidR="00FA374B">
        <w:rPr>
          <w:rFonts w:ascii="Corbel" w:hAnsi="Corbel"/>
          <w:sz w:val="20"/>
          <w:szCs w:val="20"/>
        </w:rPr>
        <w:t>/202</w:t>
      </w:r>
      <w:r w:rsidR="00420CA1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760BB" w:rsidRDefault="003368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Warsztat </w:t>
            </w:r>
            <w:r w:rsidR="009A2D32">
              <w:rPr>
                <w:rFonts w:ascii="Corbel" w:hAnsi="Corbel"/>
                <w:b w:val="0"/>
                <w:bCs/>
                <w:sz w:val="24"/>
                <w:szCs w:val="24"/>
              </w:rPr>
              <w:t>pracy z rodzicem w zakresie edukacji i wychowania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420C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0CA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bookmarkStart w:id="0" w:name="_GoBack"/>
            <w:bookmarkEnd w:id="0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2A1E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</w:t>
            </w:r>
            <w:r w:rsidR="008B696E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2A1E87">
              <w:rPr>
                <w:rFonts w:ascii="Corbel" w:hAnsi="Corbel"/>
                <w:b w:val="0"/>
                <w:sz w:val="24"/>
                <w:szCs w:val="24"/>
              </w:rPr>
              <w:t xml:space="preserve">, sp. </w:t>
            </w:r>
            <w:r w:rsidR="00336826">
              <w:rPr>
                <w:rFonts w:ascii="Corbel" w:hAnsi="Corbel"/>
                <w:b w:val="0"/>
                <w:sz w:val="24"/>
                <w:szCs w:val="24"/>
              </w:rPr>
              <w:t>profilaktyka społeczna z resocjalizacją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A2D32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F2B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FA374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2A1E87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C5C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B760BB">
              <w:rPr>
                <w:rFonts w:ascii="Corbel" w:hAnsi="Corbel"/>
                <w:b w:val="0"/>
                <w:sz w:val="24"/>
                <w:szCs w:val="24"/>
              </w:rPr>
              <w:t xml:space="preserve">ok II, semestr </w:t>
            </w:r>
            <w:r w:rsidR="009A2D32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368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A374B">
              <w:rPr>
                <w:rFonts w:ascii="Corbel" w:hAnsi="Corbel"/>
                <w:b w:val="0"/>
                <w:sz w:val="24"/>
                <w:szCs w:val="24"/>
              </w:rPr>
              <w:t>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D2145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821F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C5CA2" w:rsidRPr="009C54AE" w:rsidTr="00DC5CA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9A2D32" w:rsidP="00DC5CA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CF2BD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9A2D3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C821FD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821FD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C821FD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0E06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821FD" w:rsidP="00C821F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podstawowych wiadomości z zakr</w:t>
            </w:r>
            <w:r w:rsidR="009A2D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esu teoretycznych podstaw wychowania, pedagogiki rodziny i profilaktyki społecznej.</w:t>
            </w:r>
          </w:p>
        </w:tc>
      </w:tr>
    </w:tbl>
    <w:p w:rsidR="000E067D" w:rsidRDefault="000E067D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3"/>
        <w:gridCol w:w="8677"/>
      </w:tblGrid>
      <w:tr w:rsidR="0085747A" w:rsidRPr="009C54AE" w:rsidTr="00861436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C54AE" w:rsidRDefault="00083C08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studentom znaczenia działań profilaktycznych</w:t>
            </w:r>
            <w:r w:rsidR="000C77AA">
              <w:rPr>
                <w:rFonts w:ascii="Corbel" w:hAnsi="Corbel"/>
                <w:b w:val="0"/>
                <w:sz w:val="24"/>
                <w:szCs w:val="24"/>
              </w:rPr>
              <w:t>, wychowawczych i</w:t>
            </w:r>
            <w:r w:rsidR="00065053">
              <w:rPr>
                <w:rFonts w:ascii="Corbel" w:hAnsi="Corbel"/>
                <w:b w:val="0"/>
                <w:sz w:val="24"/>
                <w:szCs w:val="24"/>
              </w:rPr>
              <w:t> </w:t>
            </w:r>
            <w:r w:rsidR="000C77AA">
              <w:rPr>
                <w:rFonts w:ascii="Corbel" w:hAnsi="Corbel"/>
                <w:b w:val="0"/>
                <w:sz w:val="24"/>
                <w:szCs w:val="24"/>
              </w:rPr>
              <w:t xml:space="preserve">edukacyjnych w pracy z rodzicami. </w:t>
            </w:r>
          </w:p>
        </w:tc>
      </w:tr>
      <w:tr w:rsidR="006F6B86" w:rsidRPr="009C54AE" w:rsidTr="00861436">
        <w:tc>
          <w:tcPr>
            <w:tcW w:w="843" w:type="dxa"/>
            <w:vAlign w:val="center"/>
          </w:tcPr>
          <w:p w:rsidR="006F6B86" w:rsidRPr="009C54AE" w:rsidRDefault="006F6B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6F6B86" w:rsidRDefault="006F6B86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Rozszerzenie wiedzy studentów na temat zasad i etapów konstruowania</w:t>
            </w:r>
            <w:r w:rsidR="008A6318">
              <w:rPr>
                <w:rFonts w:ascii="Corbel" w:hAnsi="Corbel"/>
                <w:b w:val="0"/>
                <w:sz w:val="24"/>
                <w:szCs w:val="24"/>
              </w:rPr>
              <w:t xml:space="preserve"> programów</w:t>
            </w:r>
            <w:r w:rsidR="000C77AA">
              <w:rPr>
                <w:rFonts w:ascii="Corbel" w:hAnsi="Corbel"/>
                <w:b w:val="0"/>
                <w:sz w:val="24"/>
                <w:szCs w:val="24"/>
              </w:rPr>
              <w:t xml:space="preserve"> edukacyjno-wychowawczych </w:t>
            </w:r>
            <w:r w:rsidR="008A6318">
              <w:rPr>
                <w:rFonts w:ascii="Corbel" w:hAnsi="Corbel"/>
                <w:b w:val="0"/>
                <w:sz w:val="24"/>
                <w:szCs w:val="24"/>
              </w:rPr>
              <w:t xml:space="preserve">dla </w:t>
            </w:r>
            <w:r w:rsidR="00065053">
              <w:rPr>
                <w:rFonts w:ascii="Corbel" w:hAnsi="Corbel"/>
                <w:b w:val="0"/>
                <w:sz w:val="24"/>
                <w:szCs w:val="24"/>
              </w:rPr>
              <w:t>rodzic</w:t>
            </w:r>
            <w:r w:rsidR="008A6318">
              <w:rPr>
                <w:rFonts w:ascii="Corbel" w:hAnsi="Corbel"/>
                <w:b w:val="0"/>
                <w:sz w:val="24"/>
                <w:szCs w:val="24"/>
              </w:rPr>
              <w:t>ów</w:t>
            </w:r>
            <w:r w:rsidR="00065053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065053" w:rsidRPr="009C54AE" w:rsidTr="00861436">
        <w:tc>
          <w:tcPr>
            <w:tcW w:w="843" w:type="dxa"/>
            <w:vAlign w:val="center"/>
          </w:tcPr>
          <w:p w:rsidR="00065053" w:rsidRDefault="0006505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:rsidR="00065053" w:rsidRDefault="00065053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Metodyczne przygotowanie </w:t>
            </w:r>
            <w:r w:rsidRPr="00675EC4">
              <w:rPr>
                <w:rFonts w:ascii="Corbel" w:hAnsi="Corbel"/>
                <w:b w:val="0"/>
                <w:sz w:val="24"/>
                <w:szCs w:val="24"/>
              </w:rPr>
              <w:t>studentów do realizowania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oddziaływań</w:t>
            </w:r>
            <w:r w:rsidRPr="00675EC4">
              <w:rPr>
                <w:rFonts w:ascii="Corbel" w:hAnsi="Corbel"/>
                <w:b w:val="0"/>
                <w:sz w:val="24"/>
                <w:szCs w:val="24"/>
              </w:rPr>
              <w:t xml:space="preserve"> z zakresu wsparcia i</w:t>
            </w:r>
            <w:r>
              <w:rPr>
                <w:rFonts w:ascii="Corbel" w:hAnsi="Corbel"/>
                <w:b w:val="0"/>
                <w:sz w:val="24"/>
                <w:szCs w:val="24"/>
              </w:rPr>
              <w:t> </w:t>
            </w:r>
            <w:r w:rsidRPr="00675EC4">
              <w:rPr>
                <w:rFonts w:ascii="Corbel" w:hAnsi="Corbel"/>
                <w:b w:val="0"/>
                <w:sz w:val="24"/>
                <w:szCs w:val="24"/>
              </w:rPr>
              <w:t xml:space="preserve">pomocy </w:t>
            </w:r>
            <w:r>
              <w:rPr>
                <w:rFonts w:ascii="Corbel" w:hAnsi="Corbel"/>
                <w:b w:val="0"/>
                <w:sz w:val="24"/>
                <w:szCs w:val="24"/>
              </w:rPr>
              <w:t>rodzinie.</w:t>
            </w:r>
          </w:p>
        </w:tc>
      </w:tr>
      <w:tr w:rsidR="00632A7F" w:rsidRPr="009C54AE" w:rsidTr="00861436">
        <w:tc>
          <w:tcPr>
            <w:tcW w:w="843" w:type="dxa"/>
            <w:vAlign w:val="center"/>
          </w:tcPr>
          <w:p w:rsidR="00632A7F" w:rsidRPr="009C54AE" w:rsidRDefault="00632A7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65053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677" w:type="dxa"/>
            <w:vAlign w:val="center"/>
          </w:tcPr>
          <w:p w:rsidR="00632A7F" w:rsidRDefault="00632A7F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Kształtowanie umiejętności </w:t>
            </w:r>
            <w:r w:rsidR="00065053" w:rsidRPr="00065053">
              <w:rPr>
                <w:rFonts w:ascii="Corbel" w:hAnsi="Corbel"/>
                <w:b w:val="0"/>
                <w:bCs/>
                <w:sz w:val="24"/>
                <w:szCs w:val="24"/>
              </w:rPr>
              <w:t>planowania i przeprowadzania zajęć edukacyjno-wychowawczych dla rodziców.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0"/>
        <w:gridCol w:w="5975"/>
        <w:gridCol w:w="1865"/>
      </w:tblGrid>
      <w:tr w:rsidR="0085747A" w:rsidRPr="009C54AE" w:rsidTr="00515E4C">
        <w:tc>
          <w:tcPr>
            <w:tcW w:w="168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A1E87" w:rsidRPr="002A1E87" w:rsidRDefault="002A1E8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5E593F" w:rsidRPr="009C54AE" w:rsidTr="001127CA">
        <w:trPr>
          <w:trHeight w:val="879"/>
        </w:trPr>
        <w:tc>
          <w:tcPr>
            <w:tcW w:w="1680" w:type="dxa"/>
          </w:tcPr>
          <w:p w:rsidR="005E593F" w:rsidRPr="009C54AE" w:rsidRDefault="005E593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:rsidR="005E593F" w:rsidRPr="009C54AE" w:rsidRDefault="007A19CC" w:rsidP="008614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Omówi zasady i etapy konstruowania </w:t>
            </w:r>
            <w:r w:rsidR="008A6318">
              <w:rPr>
                <w:rFonts w:ascii="Corbel" w:hAnsi="Corbel"/>
                <w:b w:val="0"/>
                <w:smallCaps w:val="0"/>
                <w:szCs w:val="24"/>
              </w:rPr>
              <w:t>programów edukacyjno-wychowawczych dla rodziców.</w:t>
            </w:r>
          </w:p>
        </w:tc>
        <w:tc>
          <w:tcPr>
            <w:tcW w:w="1865" w:type="dxa"/>
          </w:tcPr>
          <w:p w:rsidR="00353931" w:rsidRPr="009C54AE" w:rsidRDefault="005E593F" w:rsidP="003539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0C77AA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DA33C7" w:rsidRPr="009C54AE" w:rsidTr="00515E4C">
        <w:tc>
          <w:tcPr>
            <w:tcW w:w="1680" w:type="dxa"/>
          </w:tcPr>
          <w:p w:rsidR="00DA33C7" w:rsidRPr="009C54AE" w:rsidRDefault="00DA33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7A19CC" w:rsidRPr="009C54AE" w:rsidRDefault="007A19CC" w:rsidP="00515E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 przykładowe oddziaływania profilaktyczne, wychowawcze i edukacyjne wykorzystywane w pracy z</w:t>
            </w:r>
            <w:r w:rsidR="008A6318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rodzicami.</w:t>
            </w:r>
          </w:p>
        </w:tc>
        <w:tc>
          <w:tcPr>
            <w:tcW w:w="1865" w:type="dxa"/>
          </w:tcPr>
          <w:p w:rsidR="00DA33C7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0C77AA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  <w:p w:rsidR="00DA33C7" w:rsidRPr="009C54AE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5" w:type="dxa"/>
          </w:tcPr>
          <w:p w:rsidR="006146C2" w:rsidRDefault="008A6318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Uzasadni potrzebę wykorzystania nowoczesnych metod, technik i pomocy dydaktycznych w procesie 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 xml:space="preserve"> planowania i realizowania działań </w:t>
            </w:r>
            <w:r w:rsidR="00065053">
              <w:rPr>
                <w:rFonts w:ascii="Corbel" w:hAnsi="Corbel"/>
                <w:b w:val="0"/>
                <w:smallCaps w:val="0"/>
                <w:szCs w:val="24"/>
              </w:rPr>
              <w:t>edukacyjno-wychowawczych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dla rodziców.</w:t>
            </w:r>
          </w:p>
        </w:tc>
        <w:tc>
          <w:tcPr>
            <w:tcW w:w="1865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:rsidR="00DA33C7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5" w:type="dxa"/>
          </w:tcPr>
          <w:p w:rsidR="006146C2" w:rsidRPr="009C54AE" w:rsidRDefault="006F6B86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 xml:space="preserve">ceni skuteczność opracowanych oddziaływań </w:t>
            </w:r>
            <w:r w:rsidR="00065053">
              <w:rPr>
                <w:rFonts w:ascii="Corbel" w:hAnsi="Corbel"/>
                <w:b w:val="0"/>
                <w:smallCaps w:val="0"/>
                <w:szCs w:val="24"/>
              </w:rPr>
              <w:t>edukacyjno-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wychowawczyc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h</w:t>
            </w:r>
            <w:r w:rsidR="00065053">
              <w:rPr>
                <w:rFonts w:ascii="Corbel" w:hAnsi="Corbel"/>
                <w:b w:val="0"/>
                <w:smallCaps w:val="0"/>
                <w:szCs w:val="24"/>
              </w:rPr>
              <w:t xml:space="preserve"> w pracy z rodzicami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0C77AA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5" w:type="dxa"/>
          </w:tcPr>
          <w:p w:rsidR="006146C2" w:rsidRDefault="002A1E87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pracuje konspekt zajęć</w:t>
            </w:r>
            <w:r w:rsidR="00065053">
              <w:rPr>
                <w:rFonts w:ascii="Corbel" w:hAnsi="Corbel"/>
                <w:b w:val="0"/>
                <w:smallCaps w:val="0"/>
                <w:szCs w:val="24"/>
              </w:rPr>
              <w:t xml:space="preserve"> edukacyjno-w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ychowawczych</w:t>
            </w:r>
            <w:r w:rsidR="00065053">
              <w:rPr>
                <w:rFonts w:ascii="Corbel" w:hAnsi="Corbel"/>
                <w:b w:val="0"/>
                <w:smallCaps w:val="0"/>
                <w:szCs w:val="24"/>
              </w:rPr>
              <w:t xml:space="preserve"> dla rodziców.</w:t>
            </w:r>
          </w:p>
        </w:tc>
        <w:tc>
          <w:tcPr>
            <w:tcW w:w="1865" w:type="dxa"/>
            <w:vMerge w:val="restart"/>
          </w:tcPr>
          <w:p w:rsidR="006146C2" w:rsidRPr="005539CA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39CA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9F4CB1" w:rsidRPr="005539CA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:rsidR="003A5C40" w:rsidRDefault="003A5C40" w:rsidP="003A5C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5" w:type="dxa"/>
          </w:tcPr>
          <w:p w:rsidR="006146C2" w:rsidRPr="009C54AE" w:rsidRDefault="002A1E87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rzeprowadzi samodzielnie zajęcia</w:t>
            </w:r>
            <w:r w:rsidR="00065053">
              <w:rPr>
                <w:rFonts w:ascii="Corbel" w:hAnsi="Corbel"/>
                <w:b w:val="0"/>
                <w:smallCaps w:val="0"/>
                <w:szCs w:val="24"/>
              </w:rPr>
              <w:t xml:space="preserve"> edukacyjno-wychowawcze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, zgodnie z opracowanym konspektem.</w:t>
            </w:r>
          </w:p>
        </w:tc>
        <w:tc>
          <w:tcPr>
            <w:tcW w:w="1865" w:type="dxa"/>
            <w:vMerge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5" w:type="dxa"/>
          </w:tcPr>
          <w:p w:rsidR="006146C2" w:rsidRDefault="002A1E87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 xml:space="preserve">ceni </w:t>
            </w:r>
            <w:r w:rsidR="00353931">
              <w:rPr>
                <w:rFonts w:ascii="Corbel" w:hAnsi="Corbel"/>
                <w:b w:val="0"/>
                <w:smallCaps w:val="0"/>
                <w:szCs w:val="24"/>
              </w:rPr>
              <w:t>swoje przygotowanie teoretyczne</w:t>
            </w:r>
            <w:r w:rsidR="00275EF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53931">
              <w:rPr>
                <w:rFonts w:ascii="Corbel" w:hAnsi="Corbel"/>
                <w:b w:val="0"/>
                <w:smallCaps w:val="0"/>
                <w:szCs w:val="24"/>
              </w:rPr>
              <w:t xml:space="preserve">i metodyczne do realizacji ćwiczeń warsztatowych </w:t>
            </w:r>
            <w:r w:rsidR="00065053">
              <w:rPr>
                <w:rFonts w:ascii="Corbel" w:hAnsi="Corbel"/>
                <w:b w:val="0"/>
                <w:smallCaps w:val="0"/>
                <w:szCs w:val="24"/>
              </w:rPr>
              <w:t>dla rodziców</w:t>
            </w:r>
            <w:r w:rsidR="00275EF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53931">
              <w:rPr>
                <w:rFonts w:ascii="Corbel" w:hAnsi="Corbel"/>
                <w:b w:val="0"/>
                <w:smallCaps w:val="0"/>
                <w:szCs w:val="24"/>
              </w:rPr>
              <w:t xml:space="preserve">w kontekście </w:t>
            </w:r>
            <w:r w:rsidR="00314BDA">
              <w:rPr>
                <w:rFonts w:ascii="Corbel" w:hAnsi="Corbel"/>
                <w:b w:val="0"/>
                <w:smallCaps w:val="0"/>
                <w:szCs w:val="24"/>
              </w:rPr>
              <w:t>działań podejmowanych na rzecz wsparcia i pomocy rodzinie.</w:t>
            </w:r>
          </w:p>
        </w:tc>
        <w:tc>
          <w:tcPr>
            <w:tcW w:w="1865" w:type="dxa"/>
          </w:tcPr>
          <w:p w:rsidR="006146C2" w:rsidRDefault="00353931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0C77AA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:rsidR="00353931" w:rsidRDefault="00353931" w:rsidP="003539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E602C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9E602C" w:rsidRPr="009C54AE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9E602C" w:rsidRPr="009C54AE" w:rsidRDefault="009E602C" w:rsidP="009E602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Nie dotyczy</w:t>
            </w:r>
          </w:p>
        </w:tc>
      </w:tr>
    </w:tbl>
    <w:p w:rsidR="009E602C" w:rsidRPr="009C54AE" w:rsidRDefault="009E602C" w:rsidP="009E602C">
      <w:pPr>
        <w:spacing w:after="0" w:line="240" w:lineRule="auto"/>
        <w:rPr>
          <w:rFonts w:ascii="Corbel" w:hAnsi="Corbel"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14BDA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Rodzina jako miejsce działań profilaktyczno-wychowawczych.</w:t>
            </w:r>
          </w:p>
        </w:tc>
      </w:tr>
      <w:tr w:rsidR="00314BDA" w:rsidRPr="009C54AE" w:rsidTr="00923D7D">
        <w:tc>
          <w:tcPr>
            <w:tcW w:w="9639" w:type="dxa"/>
          </w:tcPr>
          <w:p w:rsidR="00314BDA" w:rsidRPr="00862B9A" w:rsidRDefault="00314BDA" w:rsidP="00314BD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 xml:space="preserve">Zasady </w:t>
            </w:r>
            <w:r>
              <w:rPr>
                <w:rFonts w:ascii="Corbel" w:hAnsi="Corbel"/>
                <w:sz w:val="24"/>
                <w:szCs w:val="24"/>
              </w:rPr>
              <w:t xml:space="preserve">i etapy </w:t>
            </w:r>
            <w:r w:rsidRPr="00862B9A">
              <w:rPr>
                <w:rFonts w:ascii="Corbel" w:hAnsi="Corbel"/>
                <w:sz w:val="24"/>
                <w:szCs w:val="24"/>
              </w:rPr>
              <w:t>konstruowania programów</w:t>
            </w:r>
            <w:r>
              <w:rPr>
                <w:rFonts w:ascii="Corbel" w:hAnsi="Corbel"/>
                <w:sz w:val="24"/>
                <w:szCs w:val="24"/>
              </w:rPr>
              <w:t xml:space="preserve"> edukacyjno-wychowawczych dla rodziców.</w:t>
            </w:r>
          </w:p>
        </w:tc>
      </w:tr>
      <w:tr w:rsidR="00314BDA" w:rsidRPr="009C54AE" w:rsidTr="00923D7D">
        <w:tc>
          <w:tcPr>
            <w:tcW w:w="9639" w:type="dxa"/>
          </w:tcPr>
          <w:p w:rsidR="00314BDA" w:rsidRPr="00862B9A" w:rsidRDefault="00314BDA" w:rsidP="00314BD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 xml:space="preserve">Konstruowanie konspektu zajęć </w:t>
            </w:r>
            <w:r>
              <w:rPr>
                <w:rFonts w:ascii="Corbel" w:hAnsi="Corbel"/>
                <w:sz w:val="24"/>
                <w:szCs w:val="24"/>
              </w:rPr>
              <w:t>edukacyjno-</w:t>
            </w:r>
            <w:r w:rsidRPr="00862B9A">
              <w:rPr>
                <w:rFonts w:ascii="Corbel" w:hAnsi="Corbel"/>
                <w:sz w:val="24"/>
                <w:szCs w:val="24"/>
              </w:rPr>
              <w:t>wychowawczych</w:t>
            </w:r>
            <w:r>
              <w:rPr>
                <w:rFonts w:ascii="Corbel" w:hAnsi="Corbel"/>
                <w:sz w:val="24"/>
                <w:szCs w:val="24"/>
              </w:rPr>
              <w:t xml:space="preserve"> dla rodziców</w:t>
            </w:r>
            <w:r w:rsidRPr="00862B9A">
              <w:rPr>
                <w:rFonts w:ascii="Corbel" w:hAnsi="Corbel"/>
                <w:sz w:val="24"/>
                <w:szCs w:val="24"/>
              </w:rPr>
              <w:t>, formułowanie tematu i celów zajęć, dobór metod, technik i środków dydaktycznych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14BDA" w:rsidRPr="009C54AE" w:rsidTr="00923D7D">
        <w:tc>
          <w:tcPr>
            <w:tcW w:w="9639" w:type="dxa"/>
          </w:tcPr>
          <w:p w:rsidR="00314BDA" w:rsidRDefault="00314BDA" w:rsidP="00314BD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Warsztaty (samodzielne poprowadzenie</w:t>
            </w:r>
            <w:r>
              <w:rPr>
                <w:rFonts w:ascii="Corbel" w:hAnsi="Corbel"/>
                <w:sz w:val="24"/>
                <w:szCs w:val="24"/>
              </w:rPr>
              <w:t xml:space="preserve"> przez studentów</w:t>
            </w:r>
            <w:r w:rsidRPr="00862B9A">
              <w:rPr>
                <w:rFonts w:ascii="Corbel" w:hAnsi="Corbel"/>
                <w:sz w:val="24"/>
                <w:szCs w:val="24"/>
              </w:rPr>
              <w:t xml:space="preserve"> zajęć </w:t>
            </w:r>
            <w:r>
              <w:rPr>
                <w:rFonts w:ascii="Corbel" w:hAnsi="Corbel"/>
                <w:sz w:val="24"/>
                <w:szCs w:val="24"/>
              </w:rPr>
              <w:t>edukacyjno</w:t>
            </w:r>
            <w:r w:rsidRPr="00862B9A">
              <w:rPr>
                <w:rFonts w:ascii="Corbel" w:hAnsi="Corbel"/>
                <w:sz w:val="24"/>
                <w:szCs w:val="24"/>
              </w:rPr>
              <w:t xml:space="preserve">-wychowawczych </w:t>
            </w:r>
            <w:r>
              <w:rPr>
                <w:rFonts w:ascii="Corbel" w:hAnsi="Corbel"/>
                <w:sz w:val="24"/>
                <w:szCs w:val="24"/>
              </w:rPr>
              <w:t>dla rodziców</w:t>
            </w:r>
            <w:r w:rsidRPr="00862B9A">
              <w:rPr>
                <w:rFonts w:ascii="Corbel" w:hAnsi="Corbel"/>
                <w:sz w:val="24"/>
                <w:szCs w:val="24"/>
              </w:rPr>
              <w:t>, zgodnie z opracowanym konspektem).Obszary tematyczne, wokół których powinny koncentrować się warsztaty (możliwość zgłoszenia własnych pomysłów zajęć  lub wykorzystanie jednej z poniższych propozycji do wyboru)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:rsidR="00314BDA" w:rsidRDefault="005C545E" w:rsidP="00314BD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kary i nagrody w wychowaniu,</w:t>
            </w:r>
          </w:p>
          <w:p w:rsidR="00314BDA" w:rsidRDefault="00314BDA" w:rsidP="00314BD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trening </w:t>
            </w:r>
            <w:r w:rsidR="005C545E">
              <w:rPr>
                <w:rFonts w:ascii="Corbel" w:hAnsi="Corbel"/>
                <w:sz w:val="24"/>
                <w:szCs w:val="24"/>
              </w:rPr>
              <w:t>komunikacji z dzieckiem</w:t>
            </w:r>
            <w:r>
              <w:rPr>
                <w:rFonts w:ascii="Corbel" w:hAnsi="Corbel"/>
                <w:sz w:val="24"/>
                <w:szCs w:val="24"/>
              </w:rPr>
              <w:t>,</w:t>
            </w:r>
          </w:p>
          <w:p w:rsidR="00314BDA" w:rsidRDefault="005C545E" w:rsidP="00314BD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uczucia i emocje,</w:t>
            </w:r>
          </w:p>
          <w:p w:rsidR="005C545E" w:rsidRDefault="005C545E" w:rsidP="005C545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zachęcanie do dziecięcej samodzielności,</w:t>
            </w:r>
          </w:p>
          <w:p w:rsidR="005C545E" w:rsidRDefault="005C545E" w:rsidP="005C545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konflikty między rodzeństwem,</w:t>
            </w:r>
          </w:p>
          <w:p w:rsidR="005C545E" w:rsidRDefault="00992737" w:rsidP="005C545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konstruktywne spędzanie czasu wolnego z dzieckiem,</w:t>
            </w:r>
          </w:p>
          <w:p w:rsidR="00992737" w:rsidRDefault="00992737" w:rsidP="005C545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dziecko i media elektroniczne,</w:t>
            </w:r>
          </w:p>
          <w:p w:rsidR="00992737" w:rsidRPr="005C545E" w:rsidRDefault="00CF3440" w:rsidP="005C545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motywowanie dziecka do nauki.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52C9C" w:rsidRPr="009C54AE" w:rsidRDefault="00B52C9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012900" w:rsidP="00B1607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analiza tekstów z dyskusją, praca w grupach, </w:t>
      </w:r>
      <w:r w:rsidR="00B1607D">
        <w:rPr>
          <w:rFonts w:ascii="Corbel" w:hAnsi="Corbel"/>
          <w:b w:val="0"/>
          <w:smallCaps w:val="0"/>
          <w:szCs w:val="24"/>
        </w:rPr>
        <w:t>ćwiczenia praktyczne (projekt – warsztaty)</w:t>
      </w:r>
      <w:r w:rsidR="00B760BB">
        <w:rPr>
          <w:rFonts w:ascii="Corbel" w:hAnsi="Corbel"/>
          <w:b w:val="0"/>
          <w:smallCaps w:val="0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:rsidR="0085747A" w:rsidRPr="00012900" w:rsidRDefault="00B160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6F6B86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praca projektowa,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B1607D" w:rsidRPr="009C54AE" w:rsidRDefault="006F6B86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B1607D" w:rsidRDefault="006F6B86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udział w dyskusji, </w:t>
            </w:r>
            <w:r w:rsidR="00B1607D"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F496A" w:rsidRPr="009C54AE" w:rsidRDefault="00EF496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3F7BF3" w:rsidRDefault="003F7BF3" w:rsidP="003F7BF3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ocena ćwiczeń – średnia ocen z:</w:t>
            </w:r>
          </w:p>
          <w:p w:rsidR="003F7BF3" w:rsidRDefault="003F7BF3" w:rsidP="003F7BF3">
            <w:pPr>
              <w:pStyle w:val="Akapitzlist"/>
              <w:numPr>
                <w:ilvl w:val="1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prac projektowych </w:t>
            </w:r>
            <w:r>
              <w:rPr>
                <w:rFonts w:ascii="Corbel" w:hAnsi="Corbel"/>
                <w:sz w:val="24"/>
                <w:szCs w:val="24"/>
              </w:rPr>
              <w:t xml:space="preserve">(ćwiczenia warsztatowe) </w:t>
            </w:r>
            <w:r w:rsidRPr="003B3A21">
              <w:rPr>
                <w:rFonts w:ascii="Corbel" w:hAnsi="Corbel"/>
                <w:sz w:val="24"/>
                <w:szCs w:val="24"/>
              </w:rPr>
              <w:t>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3F7BF3" w:rsidRDefault="003F7BF3" w:rsidP="003F7BF3">
            <w:pPr>
              <w:pStyle w:val="Akapitzlist"/>
              <w:numPr>
                <w:ilvl w:val="2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konspektu, podział zagadnień, poprawność językowa, opracowanie graficzne, edycja tekstu) – maksymalnie 0-3 pkt.</w:t>
            </w:r>
          </w:p>
          <w:p w:rsidR="003F7BF3" w:rsidRDefault="003F7BF3" w:rsidP="003F7BF3">
            <w:pPr>
              <w:pStyle w:val="Akapitzlist"/>
              <w:numPr>
                <w:ilvl w:val="2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0-3 pkt.</w:t>
            </w:r>
          </w:p>
          <w:p w:rsidR="003F7BF3" w:rsidRDefault="003F7BF3" w:rsidP="003F7BF3">
            <w:pPr>
              <w:pStyle w:val="Akapitzlist"/>
              <w:numPr>
                <w:ilvl w:val="2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3F7BF3" w:rsidRDefault="003F7BF3" w:rsidP="003F7BF3">
            <w:pPr>
              <w:pStyle w:val="Akapitzlist"/>
              <w:numPr>
                <w:ilvl w:val="2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3F7BF3" w:rsidRDefault="003F7BF3" w:rsidP="003F7BF3">
            <w:pPr>
              <w:pStyle w:val="Akapitzlist"/>
              <w:numPr>
                <w:ilvl w:val="2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3F7BF3" w:rsidRPr="00913877" w:rsidRDefault="003F7BF3" w:rsidP="003F7BF3">
            <w:pPr>
              <w:pStyle w:val="Akapitzlist"/>
              <w:numPr>
                <w:ilvl w:val="1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  <w:p w:rsidR="0085747A" w:rsidRPr="009C54AE" w:rsidRDefault="0085747A" w:rsidP="009E60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B52C9C" w:rsidRDefault="00B52C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B52C9C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2C9C">
              <w:rPr>
                <w:rFonts w:ascii="Corbel" w:hAnsi="Corbel"/>
                <w:sz w:val="24"/>
                <w:szCs w:val="24"/>
              </w:rPr>
              <w:t>G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52C9C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B52C9C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 z</w:t>
            </w:r>
            <w:r w:rsidR="009C1331" w:rsidRPr="00B52C9C">
              <w:rPr>
                <w:rFonts w:ascii="Corbel" w:hAnsi="Corbel"/>
                <w:sz w:val="24"/>
                <w:szCs w:val="24"/>
              </w:rPr>
              <w:t> </w:t>
            </w:r>
            <w:r w:rsidR="0045729E" w:rsidRPr="00B52C9C">
              <w:rPr>
                <w:rFonts w:ascii="Corbel" w:hAnsi="Corbel"/>
                <w:sz w:val="24"/>
                <w:szCs w:val="24"/>
              </w:rPr>
              <w:t>harmonogramu</w:t>
            </w:r>
            <w:r w:rsidR="00275EF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52C9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CF2BD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280BCE">
              <w:rPr>
                <w:rFonts w:ascii="Corbel" w:hAnsi="Corbel"/>
                <w:sz w:val="24"/>
                <w:szCs w:val="24"/>
              </w:rPr>
              <w:t>:</w:t>
            </w:r>
          </w:p>
          <w:p w:rsidR="00280BCE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280BC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80BCE" w:rsidRPr="009C54AE" w:rsidRDefault="002A1E87" w:rsidP="00AD23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2A1E8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2A1E87">
              <w:rPr>
                <w:rFonts w:ascii="Corbel" w:hAnsi="Corbel"/>
                <w:sz w:val="24"/>
                <w:szCs w:val="24"/>
              </w:rPr>
              <w:t>:</w:t>
            </w:r>
          </w:p>
          <w:p w:rsidR="002A1E87" w:rsidRDefault="00C61DC5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2A1E87" w:rsidRDefault="00B52C9C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="00280BCE">
              <w:rPr>
                <w:rFonts w:ascii="Corbel" w:hAnsi="Corbel"/>
                <w:sz w:val="24"/>
                <w:szCs w:val="24"/>
              </w:rPr>
              <w:t>,</w:t>
            </w:r>
          </w:p>
          <w:p w:rsidR="002A1E87" w:rsidRPr="009C54AE" w:rsidRDefault="002A1E87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przedmiotu.</w:t>
            </w:r>
          </w:p>
        </w:tc>
        <w:tc>
          <w:tcPr>
            <w:tcW w:w="4677" w:type="dxa"/>
          </w:tcPr>
          <w:p w:rsidR="00C61DC5" w:rsidRDefault="00C61DC5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80BC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A1E87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2A1E87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AD23F3">
              <w:rPr>
                <w:rFonts w:ascii="Corbel" w:hAnsi="Corbel"/>
                <w:sz w:val="24"/>
                <w:szCs w:val="24"/>
              </w:rPr>
              <w:t>5</w:t>
            </w:r>
          </w:p>
          <w:p w:rsidR="002A1E87" w:rsidRPr="009C54AE" w:rsidRDefault="00CF2BDE" w:rsidP="00AD23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4536"/>
      </w:tblGrid>
      <w:tr w:rsidR="0085747A" w:rsidRPr="009C54AE" w:rsidTr="00C25B6B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536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C25B6B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536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5"/>
      </w:tblGrid>
      <w:tr w:rsidR="002A1E87" w:rsidRPr="009C54AE" w:rsidTr="00C25B6B">
        <w:trPr>
          <w:trHeight w:val="428"/>
        </w:trPr>
        <w:tc>
          <w:tcPr>
            <w:tcW w:w="8505" w:type="dxa"/>
          </w:tcPr>
          <w:p w:rsidR="002A1E87" w:rsidRDefault="002A1E87" w:rsidP="00F53C0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280BCE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C25B6B" w:rsidRDefault="00C25B6B" w:rsidP="00F53C0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</w:pPr>
            <w:r w:rsidRPr="00C25B6B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>Wybrane fragmenty z następujący</w:t>
            </w:r>
            <w:r w:rsidR="00BB0C48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>c</w:t>
            </w:r>
            <w:r w:rsidRPr="00C25B6B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>h pozycji:</w:t>
            </w:r>
          </w:p>
          <w:p w:rsidR="00BB0C48" w:rsidRPr="00C25B6B" w:rsidRDefault="00BB0C48" w:rsidP="00F53C0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</w:pPr>
          </w:p>
          <w:p w:rsidR="00726C78" w:rsidRDefault="00726C78" w:rsidP="00726C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Faber A., Mazlish E</w:t>
            </w:r>
            <w:r w:rsidR="00BB0C4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</w:t>
            </w:r>
            <w:r w:rsidRPr="001403E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Jak mó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wić do nastolatków, żeby nas słuchały. Jak słuchać, żeby z nami rozmawiały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Media Rodzina, Poznań 2016. </w:t>
            </w:r>
          </w:p>
          <w:p w:rsidR="00726C78" w:rsidRDefault="00726C78" w:rsidP="00726C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Faber A., Mazlish E., </w:t>
            </w:r>
            <w:r w:rsidRPr="001403E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Jak mó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wić, żeby dzieci się uczyły w domu i w szkole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Media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Rodzina, Poznań 2001. </w:t>
            </w:r>
          </w:p>
          <w:p w:rsidR="00726C78" w:rsidRDefault="00726C78" w:rsidP="00726C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Faber A., Mazlish E., </w:t>
            </w:r>
            <w:r w:rsidRPr="001403E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Jak mó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wić, żeby dzieci nas słuchały. Jak słuchać, żeby dzieci do nas mówiły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Media Rodzina, Poznań 2001. </w:t>
            </w:r>
          </w:p>
          <w:p w:rsidR="00726C78" w:rsidRDefault="00726C78" w:rsidP="00726C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Faber A., Mazlis</w:t>
            </w:r>
            <w:r w:rsidR="00C25B6B"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</w:t>
            </w:r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 E.,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Rodzeństwo bez rywalizacji. Jak pomóc własnym dzieciom żyć w zgodzie, by samemu żyć z godnością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Media Rodzina, Poznań 1995.</w:t>
            </w:r>
          </w:p>
          <w:p w:rsidR="00726C78" w:rsidRDefault="00726C78" w:rsidP="00726C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Faber A., Mazlish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Jak być rodzicem , jakim zawsze chciałeś być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Media Rodzina, Poznań 2022.</w:t>
            </w:r>
          </w:p>
          <w:p w:rsidR="00726C78" w:rsidRDefault="00726C78" w:rsidP="00E71AB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975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Faber A., King J., </w:t>
            </w:r>
            <w:r w:rsidRPr="0019758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Jak mó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wić, gdy dzieci nie słuchają: marudzenie, kłótnie, histeria, bunt i inne wyzwania dzieciństwa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Media Rodzina, Poznań 2022.</w:t>
            </w:r>
          </w:p>
          <w:p w:rsidR="0098776D" w:rsidRDefault="0098776D" w:rsidP="00E71AB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Frączek Z., Lulek B.,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Wybrane problemy pedagogiki rodziny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Uniwersytet Rzeszowski, Rzeszów 2010.</w:t>
            </w:r>
          </w:p>
          <w:p w:rsidR="0098776D" w:rsidRDefault="0098776D" w:rsidP="00E71AB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Gordon T.,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Wychowanie bez porażek. Rozwiązywanie konfliktów między rodzicami a dziećmi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Instytut Wydawniczy Pax, Warszawa 1991.</w:t>
            </w:r>
          </w:p>
          <w:p w:rsidR="0017611D" w:rsidRDefault="0017611D" w:rsidP="00E71AB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Gordon T.,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Wychowanie bez porażek w praktyce: jak rozwiązywać konflikty z dziećmi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Instytut Wydawniczy Pax, Warszawa 1998. </w:t>
            </w:r>
          </w:p>
          <w:p w:rsidR="0017611D" w:rsidRPr="0017611D" w:rsidRDefault="0017611D" w:rsidP="00E71AB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Gordon T.,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Wychowanie bez porażek, czyli Trening Skutecznego Rodzica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Instytut Wydawniczy Pax, Warszawa 2017.</w:t>
            </w:r>
          </w:p>
          <w:p w:rsidR="0098776D" w:rsidRPr="0098776D" w:rsidRDefault="0098776D" w:rsidP="00E71AB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Greene R.,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Porozumienie przez współpracę: jak stworzyć partnerską relację ze swoim dzieckiem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Mamania, Warszawa 2023.</w:t>
            </w:r>
          </w:p>
          <w:p w:rsidR="00E71ABD" w:rsidRDefault="00E71ABD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Majewska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Dziecko na cyfrowym odwyku: jak bez krzyku oderwać dziecko od komputera i smartfona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Dragon, Bielsko-Biała 2022.</w:t>
            </w:r>
          </w:p>
          <w:p w:rsidR="0098776D" w:rsidRDefault="0098776D" w:rsidP="0098776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Rożnowska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Skuteczność treningów psychologicznych w doskonaleniu umiejętności intra- i interpersonalnych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Akademia Pomorska w Słupsku, Słupsk 2007.</w:t>
            </w:r>
          </w:p>
          <w:p w:rsidR="0098776D" w:rsidRDefault="0098776D" w:rsidP="0098776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Szymańska J., </w:t>
            </w:r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Programy profilaktyczne. Podstawy profesjonalnej profilaktyki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Centrum Metodyczne Pomocy Psychologiczno-Pedagogicznej,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E71ABD" w:rsidRDefault="00E71ABD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Taper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Twoje dziecko w sieci: przewodnik po cyfrowym świecie dla czasami zdezorientowanych rodziców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Literackie, Kraków 2021.</w:t>
            </w:r>
          </w:p>
          <w:p w:rsidR="00A6285C" w:rsidRPr="00A6285C" w:rsidRDefault="00A6285C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Wróbel-Chmiel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Kary fizyczne w wychowaniu dzieci w percepcji rodziców odbywających karę pozbawienia wolności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[w:] Dziecko Krzywdzone. Teoria, badania, praktyka, nr 4 (2017).</w:t>
            </w:r>
          </w:p>
          <w:p w:rsidR="002A1E87" w:rsidRPr="0098776D" w:rsidRDefault="0098776D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Żuczkowska Z.,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Dialog zamiast kar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MiND, </w:t>
            </w:r>
            <w:r w:rsidR="00DC73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Podkowa Leśna 2015.</w:t>
            </w:r>
          </w:p>
        </w:tc>
      </w:tr>
      <w:tr w:rsidR="002A1E87" w:rsidRPr="009C54AE" w:rsidTr="00C25B6B">
        <w:trPr>
          <w:trHeight w:val="397"/>
        </w:trPr>
        <w:tc>
          <w:tcPr>
            <w:tcW w:w="8505" w:type="dxa"/>
          </w:tcPr>
          <w:p w:rsidR="002A1E87" w:rsidRPr="00280BCE" w:rsidRDefault="002A1E87" w:rsidP="00F53C0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280BCE">
              <w:rPr>
                <w:rFonts w:ascii="Corbel" w:hAnsi="Corbel"/>
                <w:bCs/>
                <w:smallCaps w:val="0"/>
                <w:szCs w:val="24"/>
                <w:u w:val="single"/>
              </w:rPr>
              <w:lastRenderedPageBreak/>
              <w:t xml:space="preserve">Literatura uzupełniająca: </w:t>
            </w:r>
          </w:p>
          <w:p w:rsidR="00A6285C" w:rsidRDefault="00A6285C" w:rsidP="00A628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Bartkowicz Z., Wróbel-Chmiel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Postawy rodzicielskie matek i ojców odbywających karę pozbawienia wolności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[w:] Resocjalizacja Polska, nr 15 (2018).</w:t>
            </w:r>
          </w:p>
          <w:p w:rsidR="0098776D" w:rsidRDefault="0098776D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Czechowska Z., Marcela M.,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Jak nie zgubić dziecka w sieci?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Muza, Warszawa 2021.</w:t>
            </w:r>
          </w:p>
          <w:p w:rsidR="0017611D" w:rsidRDefault="0017611D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Forward S.,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Toksyczni rodzice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Jacek Santorski, Warszawa 1992.</w:t>
            </w:r>
          </w:p>
          <w:p w:rsidR="005E7741" w:rsidRPr="005E7741" w:rsidRDefault="005E7741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Kast-Zahn A.,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Każde dziecko może nauczyć się reguł: jak ustanowić granice i wytyczyć zasady postępowania od niemowlaka do dziecka w wieku szkolnym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Media Rodzina, Poznań 1999. </w:t>
            </w:r>
          </w:p>
          <w:p w:rsidR="001403EF" w:rsidRDefault="001403EF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Kosińska E., </w:t>
            </w:r>
            <w:r w:rsidRPr="00C74FB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Mądrze i skutecznie. Zasady konstruowania szkolnego programu profilaktyki</w:t>
            </w: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RUBIKON, </w:t>
            </w: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Kraków 2002.</w:t>
            </w:r>
          </w:p>
          <w:p w:rsidR="002A1E87" w:rsidRPr="00B30B5A" w:rsidRDefault="001403EF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Szpringer M., </w:t>
            </w:r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Profilaktyka społeczna: rodzina, szkoła, środowisko lokalne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Akademii Świętokrzyskiej,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Kielce 2004.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4E8F" w:rsidRDefault="00DD4E8F" w:rsidP="00C16ABF">
      <w:pPr>
        <w:spacing w:after="0" w:line="240" w:lineRule="auto"/>
      </w:pPr>
      <w:r>
        <w:separator/>
      </w:r>
    </w:p>
  </w:endnote>
  <w:endnote w:type="continuationSeparator" w:id="1">
    <w:p w:rsidR="00DD4E8F" w:rsidRDefault="00DD4E8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4E8F" w:rsidRDefault="00DD4E8F" w:rsidP="00C16ABF">
      <w:pPr>
        <w:spacing w:after="0" w:line="240" w:lineRule="auto"/>
      </w:pPr>
      <w:r>
        <w:separator/>
      </w:r>
    </w:p>
  </w:footnote>
  <w:footnote w:type="continuationSeparator" w:id="1">
    <w:p w:rsidR="00DD4E8F" w:rsidRDefault="00DD4E8F" w:rsidP="00C16ABF">
      <w:pPr>
        <w:spacing w:after="0" w:line="240" w:lineRule="auto"/>
      </w:pPr>
      <w:r>
        <w:continuationSeparator/>
      </w:r>
    </w:p>
  </w:footnote>
  <w:footnote w:id="2">
    <w:p w:rsidR="006466D0" w:rsidRDefault="006466D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21406"/>
    <w:multiLevelType w:val="hybridMultilevel"/>
    <w:tmpl w:val="AF14FF60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DA367D8"/>
    <w:multiLevelType w:val="hybridMultilevel"/>
    <w:tmpl w:val="3A868926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2900"/>
    <w:rsid w:val="00015B8F"/>
    <w:rsid w:val="00022ECE"/>
    <w:rsid w:val="00042A51"/>
    <w:rsid w:val="00042D2E"/>
    <w:rsid w:val="00044C82"/>
    <w:rsid w:val="00061795"/>
    <w:rsid w:val="00065053"/>
    <w:rsid w:val="00070ED6"/>
    <w:rsid w:val="000742DC"/>
    <w:rsid w:val="00083C08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6948"/>
    <w:rsid w:val="000C77AA"/>
    <w:rsid w:val="000D04B0"/>
    <w:rsid w:val="000E067D"/>
    <w:rsid w:val="000F1C57"/>
    <w:rsid w:val="000F242D"/>
    <w:rsid w:val="000F5615"/>
    <w:rsid w:val="00124BFF"/>
    <w:rsid w:val="0012560E"/>
    <w:rsid w:val="00127108"/>
    <w:rsid w:val="00134B13"/>
    <w:rsid w:val="001403EF"/>
    <w:rsid w:val="00146BC0"/>
    <w:rsid w:val="00153C41"/>
    <w:rsid w:val="00154381"/>
    <w:rsid w:val="001640A7"/>
    <w:rsid w:val="00164708"/>
    <w:rsid w:val="00164FA7"/>
    <w:rsid w:val="00166A03"/>
    <w:rsid w:val="001718A7"/>
    <w:rsid w:val="001737CF"/>
    <w:rsid w:val="00176083"/>
    <w:rsid w:val="0017611D"/>
    <w:rsid w:val="001770C7"/>
    <w:rsid w:val="00187029"/>
    <w:rsid w:val="00192F37"/>
    <w:rsid w:val="001A70D2"/>
    <w:rsid w:val="001B49B8"/>
    <w:rsid w:val="001D657B"/>
    <w:rsid w:val="001D7B54"/>
    <w:rsid w:val="001E0209"/>
    <w:rsid w:val="001E0F2B"/>
    <w:rsid w:val="001F2CA2"/>
    <w:rsid w:val="002144C0"/>
    <w:rsid w:val="00216392"/>
    <w:rsid w:val="0022477D"/>
    <w:rsid w:val="002278A9"/>
    <w:rsid w:val="002336F9"/>
    <w:rsid w:val="0024028F"/>
    <w:rsid w:val="00244ABC"/>
    <w:rsid w:val="00274985"/>
    <w:rsid w:val="00275EF6"/>
    <w:rsid w:val="00280BCE"/>
    <w:rsid w:val="00281FF2"/>
    <w:rsid w:val="002857DE"/>
    <w:rsid w:val="00291567"/>
    <w:rsid w:val="002A1E87"/>
    <w:rsid w:val="002A22BF"/>
    <w:rsid w:val="002A2389"/>
    <w:rsid w:val="002A671D"/>
    <w:rsid w:val="002B4D55"/>
    <w:rsid w:val="002B5EA0"/>
    <w:rsid w:val="002B6119"/>
    <w:rsid w:val="002C1F06"/>
    <w:rsid w:val="002D3375"/>
    <w:rsid w:val="002D58C4"/>
    <w:rsid w:val="002D73D4"/>
    <w:rsid w:val="002E3D39"/>
    <w:rsid w:val="002F02A3"/>
    <w:rsid w:val="002F4ABE"/>
    <w:rsid w:val="003018BA"/>
    <w:rsid w:val="0030395F"/>
    <w:rsid w:val="00305C92"/>
    <w:rsid w:val="00314BDA"/>
    <w:rsid w:val="003151C5"/>
    <w:rsid w:val="003343CF"/>
    <w:rsid w:val="00336826"/>
    <w:rsid w:val="00346FE9"/>
    <w:rsid w:val="0034759A"/>
    <w:rsid w:val="003503F6"/>
    <w:rsid w:val="003530DD"/>
    <w:rsid w:val="00353931"/>
    <w:rsid w:val="00363F78"/>
    <w:rsid w:val="003A0A5B"/>
    <w:rsid w:val="003A1176"/>
    <w:rsid w:val="003A5C40"/>
    <w:rsid w:val="003C0BAE"/>
    <w:rsid w:val="003D18A9"/>
    <w:rsid w:val="003D6CE2"/>
    <w:rsid w:val="003E1941"/>
    <w:rsid w:val="003E2FE6"/>
    <w:rsid w:val="003E49D5"/>
    <w:rsid w:val="003F38C0"/>
    <w:rsid w:val="003F7BF3"/>
    <w:rsid w:val="00414E3C"/>
    <w:rsid w:val="00420CA1"/>
    <w:rsid w:val="0042244A"/>
    <w:rsid w:val="0042745A"/>
    <w:rsid w:val="00427F02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5E4C"/>
    <w:rsid w:val="00517C63"/>
    <w:rsid w:val="00526C94"/>
    <w:rsid w:val="005363C4"/>
    <w:rsid w:val="00536BDE"/>
    <w:rsid w:val="00543ACC"/>
    <w:rsid w:val="005539CA"/>
    <w:rsid w:val="0056696D"/>
    <w:rsid w:val="00573EF9"/>
    <w:rsid w:val="0059484D"/>
    <w:rsid w:val="005A0855"/>
    <w:rsid w:val="005A3196"/>
    <w:rsid w:val="005C080F"/>
    <w:rsid w:val="005C545E"/>
    <w:rsid w:val="005C55E5"/>
    <w:rsid w:val="005C696A"/>
    <w:rsid w:val="005E593F"/>
    <w:rsid w:val="005E6E85"/>
    <w:rsid w:val="005E7741"/>
    <w:rsid w:val="005F31D2"/>
    <w:rsid w:val="0061029B"/>
    <w:rsid w:val="006146C2"/>
    <w:rsid w:val="00617230"/>
    <w:rsid w:val="00621CE1"/>
    <w:rsid w:val="00627FC9"/>
    <w:rsid w:val="00632A7F"/>
    <w:rsid w:val="006466D0"/>
    <w:rsid w:val="00647FA8"/>
    <w:rsid w:val="00650C5F"/>
    <w:rsid w:val="00654934"/>
    <w:rsid w:val="006620D9"/>
    <w:rsid w:val="006620F6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6B86"/>
    <w:rsid w:val="00702EE8"/>
    <w:rsid w:val="00706544"/>
    <w:rsid w:val="007072BA"/>
    <w:rsid w:val="0071620A"/>
    <w:rsid w:val="00724677"/>
    <w:rsid w:val="00725459"/>
    <w:rsid w:val="00726C78"/>
    <w:rsid w:val="007327BD"/>
    <w:rsid w:val="00734608"/>
    <w:rsid w:val="00745302"/>
    <w:rsid w:val="007461D6"/>
    <w:rsid w:val="00746EC8"/>
    <w:rsid w:val="00763BF1"/>
    <w:rsid w:val="00766FD4"/>
    <w:rsid w:val="0078168C"/>
    <w:rsid w:val="00783A9E"/>
    <w:rsid w:val="00787C2A"/>
    <w:rsid w:val="00790E27"/>
    <w:rsid w:val="007A0A23"/>
    <w:rsid w:val="007A19CC"/>
    <w:rsid w:val="007A4022"/>
    <w:rsid w:val="007A6E6E"/>
    <w:rsid w:val="007C3299"/>
    <w:rsid w:val="007C3BCC"/>
    <w:rsid w:val="007C4546"/>
    <w:rsid w:val="007C586C"/>
    <w:rsid w:val="007D6E56"/>
    <w:rsid w:val="007F1652"/>
    <w:rsid w:val="007F4155"/>
    <w:rsid w:val="0081554D"/>
    <w:rsid w:val="0081707E"/>
    <w:rsid w:val="008230BF"/>
    <w:rsid w:val="008449B3"/>
    <w:rsid w:val="0085747A"/>
    <w:rsid w:val="00861436"/>
    <w:rsid w:val="00862B9A"/>
    <w:rsid w:val="00884922"/>
    <w:rsid w:val="00885F64"/>
    <w:rsid w:val="008917F9"/>
    <w:rsid w:val="008A45F7"/>
    <w:rsid w:val="008A6318"/>
    <w:rsid w:val="008B696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49EE"/>
    <w:rsid w:val="009508DF"/>
    <w:rsid w:val="00950DAC"/>
    <w:rsid w:val="00954A07"/>
    <w:rsid w:val="0098776D"/>
    <w:rsid w:val="00992737"/>
    <w:rsid w:val="009933DD"/>
    <w:rsid w:val="00997F14"/>
    <w:rsid w:val="009A2D32"/>
    <w:rsid w:val="009A78D9"/>
    <w:rsid w:val="009C1331"/>
    <w:rsid w:val="009C3E31"/>
    <w:rsid w:val="009C54AE"/>
    <w:rsid w:val="009C788E"/>
    <w:rsid w:val="009E3B41"/>
    <w:rsid w:val="009E602C"/>
    <w:rsid w:val="009F3C5C"/>
    <w:rsid w:val="009F4610"/>
    <w:rsid w:val="009F4CB1"/>
    <w:rsid w:val="00A00ECC"/>
    <w:rsid w:val="00A02E52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85C"/>
    <w:rsid w:val="00A84C85"/>
    <w:rsid w:val="00A97DE1"/>
    <w:rsid w:val="00AB053C"/>
    <w:rsid w:val="00AD01B1"/>
    <w:rsid w:val="00AD1146"/>
    <w:rsid w:val="00AD23F3"/>
    <w:rsid w:val="00AD27D3"/>
    <w:rsid w:val="00AD66D6"/>
    <w:rsid w:val="00AE1160"/>
    <w:rsid w:val="00AE203C"/>
    <w:rsid w:val="00AE2E74"/>
    <w:rsid w:val="00AE5FCB"/>
    <w:rsid w:val="00AF2C1E"/>
    <w:rsid w:val="00B06001"/>
    <w:rsid w:val="00B06142"/>
    <w:rsid w:val="00B135B1"/>
    <w:rsid w:val="00B1607D"/>
    <w:rsid w:val="00B30B5A"/>
    <w:rsid w:val="00B3130B"/>
    <w:rsid w:val="00B40ADB"/>
    <w:rsid w:val="00B43B77"/>
    <w:rsid w:val="00B43E80"/>
    <w:rsid w:val="00B52C9C"/>
    <w:rsid w:val="00B607DB"/>
    <w:rsid w:val="00B66529"/>
    <w:rsid w:val="00B75946"/>
    <w:rsid w:val="00B760BB"/>
    <w:rsid w:val="00B8056E"/>
    <w:rsid w:val="00B819C8"/>
    <w:rsid w:val="00B82308"/>
    <w:rsid w:val="00B90885"/>
    <w:rsid w:val="00BA6459"/>
    <w:rsid w:val="00BA7711"/>
    <w:rsid w:val="00BB0C48"/>
    <w:rsid w:val="00BB520A"/>
    <w:rsid w:val="00BC0FD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5B6B"/>
    <w:rsid w:val="00C26CB7"/>
    <w:rsid w:val="00C324C1"/>
    <w:rsid w:val="00C36992"/>
    <w:rsid w:val="00C5399C"/>
    <w:rsid w:val="00C56036"/>
    <w:rsid w:val="00C61DC5"/>
    <w:rsid w:val="00C67E92"/>
    <w:rsid w:val="00C70A26"/>
    <w:rsid w:val="00C74FB7"/>
    <w:rsid w:val="00C766DF"/>
    <w:rsid w:val="00C821FD"/>
    <w:rsid w:val="00C94B98"/>
    <w:rsid w:val="00C955F4"/>
    <w:rsid w:val="00CA2B96"/>
    <w:rsid w:val="00CA5089"/>
    <w:rsid w:val="00CA70C6"/>
    <w:rsid w:val="00CB42CB"/>
    <w:rsid w:val="00CD6897"/>
    <w:rsid w:val="00CE5BAC"/>
    <w:rsid w:val="00CF25BE"/>
    <w:rsid w:val="00CF2BDE"/>
    <w:rsid w:val="00CF3440"/>
    <w:rsid w:val="00CF78ED"/>
    <w:rsid w:val="00D02B25"/>
    <w:rsid w:val="00D02EBA"/>
    <w:rsid w:val="00D17C3C"/>
    <w:rsid w:val="00D21453"/>
    <w:rsid w:val="00D26B2C"/>
    <w:rsid w:val="00D303D2"/>
    <w:rsid w:val="00D352C9"/>
    <w:rsid w:val="00D425B2"/>
    <w:rsid w:val="00D428D6"/>
    <w:rsid w:val="00D552B2"/>
    <w:rsid w:val="00D56FCE"/>
    <w:rsid w:val="00D608D1"/>
    <w:rsid w:val="00D74119"/>
    <w:rsid w:val="00D8075B"/>
    <w:rsid w:val="00D8678B"/>
    <w:rsid w:val="00DA2114"/>
    <w:rsid w:val="00DA2A9F"/>
    <w:rsid w:val="00DA33C7"/>
    <w:rsid w:val="00DC5CA2"/>
    <w:rsid w:val="00DC73E2"/>
    <w:rsid w:val="00DD4E8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59DD"/>
    <w:rsid w:val="00E51E44"/>
    <w:rsid w:val="00E63348"/>
    <w:rsid w:val="00E71ABD"/>
    <w:rsid w:val="00E77E88"/>
    <w:rsid w:val="00E8107D"/>
    <w:rsid w:val="00E925B3"/>
    <w:rsid w:val="00E94D85"/>
    <w:rsid w:val="00E95079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496A"/>
    <w:rsid w:val="00F070AB"/>
    <w:rsid w:val="00F17567"/>
    <w:rsid w:val="00F221C6"/>
    <w:rsid w:val="00F25247"/>
    <w:rsid w:val="00F27A7B"/>
    <w:rsid w:val="00F526AF"/>
    <w:rsid w:val="00F617C3"/>
    <w:rsid w:val="00F62B59"/>
    <w:rsid w:val="00F7066B"/>
    <w:rsid w:val="00F83B28"/>
    <w:rsid w:val="00F92043"/>
    <w:rsid w:val="00F97C96"/>
    <w:rsid w:val="00FA374B"/>
    <w:rsid w:val="00FA46E5"/>
    <w:rsid w:val="00FB55A2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49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49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49B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49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49B8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7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BA081-7844-4762-8435-666840745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349</TotalTime>
  <Pages>5</Pages>
  <Words>1301</Words>
  <Characters>7811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23</cp:revision>
  <cp:lastPrinted>2019-02-06T12:12:00Z</cp:lastPrinted>
  <dcterms:created xsi:type="dcterms:W3CDTF">2019-10-29T14:56:00Z</dcterms:created>
  <dcterms:modified xsi:type="dcterms:W3CDTF">2025-09-20T12:12:00Z</dcterms:modified>
</cp:coreProperties>
</file>